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2D4A0D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</w:t>
      </w:r>
      <w:r w:rsidR="00324E26">
        <w:rPr>
          <w:rFonts w:ascii="Times New Roman" w:eastAsia="Times New Roman" w:hAnsi="Times New Roman" w:cs="Times New Roman"/>
          <w:b/>
          <w:sz w:val="24"/>
          <w:szCs w:val="24"/>
        </w:rPr>
        <w:t>iny i Miasta Odolanów  (sek</w:t>
      </w:r>
      <w:bookmarkStart w:id="0" w:name="_GoBack"/>
      <w:r w:rsidR="00324E26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bookmarkEnd w:id="0"/>
      <w:r w:rsidR="00324E26">
        <w:rPr>
          <w:rFonts w:ascii="Times New Roman" w:eastAsia="Times New Roman" w:hAnsi="Times New Roman" w:cs="Times New Roman"/>
          <w:b/>
          <w:sz w:val="24"/>
          <w:szCs w:val="24"/>
        </w:rPr>
        <w:t>or 2</w:t>
      </w: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324E26">
        <w:rPr>
          <w:rFonts w:ascii="Times New Roman" w:hAnsi="Times New Roman" w:cs="Times New Roman"/>
          <w:b/>
        </w:rPr>
        <w:t>ZP.271.2.22</w:t>
      </w:r>
      <w:r w:rsidR="002D4A0D" w:rsidRPr="002D4A0D">
        <w:rPr>
          <w:rFonts w:ascii="Times New Roman" w:hAnsi="Times New Roman" w:cs="Times New Roman"/>
          <w:b/>
        </w:rPr>
        <w:t>.2021</w:t>
      </w:r>
    </w:p>
    <w:p w:rsidR="00517820" w:rsidRPr="00ED39B0" w:rsidRDefault="00F50B70" w:rsidP="0051782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2D4A0D" w:rsidRPr="002D4A0D">
        <w:rPr>
          <w:rFonts w:ascii="Times New Roman" w:hAnsi="Times New Roman"/>
          <w:b/>
          <w:sz w:val="24"/>
        </w:rPr>
        <w:t>6</w:t>
      </w:r>
      <w:r w:rsidR="00ED39B0">
        <w:rPr>
          <w:rFonts w:ascii="Times New Roman" w:hAnsi="Times New Roman"/>
          <w:b/>
          <w:sz w:val="24"/>
        </w:rPr>
        <w:t xml:space="preserve"> B</w:t>
      </w:r>
    </w:p>
    <w:p w:rsidR="00517820" w:rsidRPr="00EC244D" w:rsidRDefault="00517820" w:rsidP="00517820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EC244D"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A21B81" w:rsidRPr="00ED39B0" w:rsidTr="00A21B81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A21B81" w:rsidRPr="00ED39B0" w:rsidTr="00A21B81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Pr="00ED39B0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Pr="00ED39B0" w:rsidRDefault="00A21B81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39B0">
              <w:rPr>
                <w:rFonts w:ascii="Times New Roman" w:hAnsi="Times New Roman"/>
                <w:bCs/>
                <w:sz w:val="22"/>
                <w:szCs w:val="22"/>
                <w:lang w:eastAsia="ar-SA"/>
              </w:rPr>
              <w:t xml:space="preserve">Co </w:t>
            </w:r>
            <w:r w:rsidRPr="00ED39B0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 xml:space="preserve">najmniej </w:t>
            </w:r>
            <w:r w:rsidRPr="00ED39B0">
              <w:rPr>
                <w:rFonts w:ascii="Times New Roman" w:hAnsi="Times New Roman" w:cs="Times New Roman"/>
                <w:sz w:val="22"/>
                <w:szCs w:val="22"/>
              </w:rPr>
              <w:t>dwoma specjalistycznymi samochodami - śmieciarkami przystosowanymi do opróżniania pojemników 60, 120, 240 i 1100 litrowych wraz z lokalizatorem</w:t>
            </w:r>
            <w:r w:rsidRPr="00ED39B0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ED39B0">
              <w:rPr>
                <w:rFonts w:ascii="Times New Roman" w:hAnsi="Times New Roman" w:cs="Times New Roman"/>
                <w:sz w:val="22"/>
                <w:szCs w:val="22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Pr="00ED39B0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ED39B0" w:rsidRPr="00ED39B0" w:rsidRDefault="00ED39B0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</w:rPr>
      </w:pPr>
    </w:p>
    <w:p w:rsidR="00A21B81" w:rsidRPr="00ED39B0" w:rsidRDefault="00A21B81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</w:rPr>
      </w:pPr>
      <w:r w:rsidRPr="00ED39B0">
        <w:rPr>
          <w:b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 w:rsidRPr="00ED39B0">
        <w:rPr>
          <w:b/>
          <w:spacing w:val="-15"/>
        </w:rPr>
        <w:t xml:space="preserve"> </w:t>
      </w:r>
      <w:r w:rsidRPr="00ED39B0">
        <w:rPr>
          <w:b/>
        </w:rPr>
        <w:t>odpadów.</w:t>
      </w:r>
    </w:p>
    <w:p w:rsidR="00A21B81" w:rsidRPr="00ED39B0" w:rsidRDefault="00A21B81" w:rsidP="00A21B81">
      <w:pPr>
        <w:autoSpaceDE w:val="0"/>
        <w:autoSpaceDN w:val="0"/>
        <w:adjustRightInd w:val="0"/>
        <w:rPr>
          <w:rFonts w:ascii="Times New Roman" w:hAnsi="Times New Roman"/>
        </w:rPr>
      </w:pPr>
    </w:p>
    <w:p w:rsidR="00A21B81" w:rsidRPr="00ED39B0" w:rsidRDefault="00A21B81" w:rsidP="00A21B81">
      <w:pPr>
        <w:rPr>
          <w:rFonts w:ascii="Times New Roman" w:eastAsia="Times New Roman" w:hAnsi="Times New Roman"/>
          <w:i/>
        </w:rPr>
      </w:pPr>
      <w:r w:rsidRPr="00ED39B0">
        <w:rPr>
          <w:rFonts w:ascii="Times New Roman" w:hAnsi="Times New Roman"/>
          <w:i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 w:rsidRPr="00ED39B0">
        <w:rPr>
          <w:rFonts w:ascii="Times New Roman" w:hAnsi="Times New Roman"/>
          <w:i/>
        </w:rPr>
        <w:t>t.j</w:t>
      </w:r>
      <w:proofErr w:type="spellEnd"/>
      <w:r w:rsidRPr="00ED39B0">
        <w:rPr>
          <w:rFonts w:ascii="Times New Roman" w:hAnsi="Times New Roman"/>
          <w:i/>
        </w:rPr>
        <w:t>. Dz. U. z 2018, poz.1600 ze zm.).</w:t>
      </w:r>
    </w:p>
    <w:p w:rsidR="00A21B81" w:rsidRDefault="00A21B81" w:rsidP="00A21B81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A21B81" w:rsidRPr="00ED39B0" w:rsidRDefault="00A21B81" w:rsidP="00ED39B0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lastRenderedPageBreak/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A21B81" w:rsidRDefault="00A21B81" w:rsidP="00A21B81">
      <w:pPr>
        <w:pStyle w:val="p"/>
      </w:pPr>
    </w:p>
    <w:p w:rsidR="00A21B81" w:rsidRDefault="00A21B81" w:rsidP="00A21B81">
      <w:pPr>
        <w:pStyle w:val="p"/>
      </w:pPr>
    </w:p>
    <w:p w:rsidR="00A21B81" w:rsidRDefault="00A21B81" w:rsidP="00A21B81">
      <w:pPr>
        <w:pStyle w:val="center"/>
      </w:pPr>
    </w:p>
    <w:p w:rsidR="00001341" w:rsidRPr="00EB7DE1" w:rsidRDefault="00001341" w:rsidP="00A21B81">
      <w:pPr>
        <w:pStyle w:val="center"/>
        <w:rPr>
          <w:rFonts w:ascii="Calibri" w:eastAsia="Calibri" w:hAnsi="Calibri" w:cs="Times New Roman"/>
          <w:b/>
          <w:bCs/>
          <w:sz w:val="16"/>
          <w:szCs w:val="16"/>
        </w:rPr>
      </w:pPr>
    </w:p>
    <w:sectPr w:rsidR="00001341" w:rsidRPr="00EB7DE1" w:rsidSect="00ED39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134" w:bottom="0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A0D" w:rsidRDefault="002D4A0D" w:rsidP="002D4A0D">
      <w:pPr>
        <w:spacing w:after="0" w:line="240" w:lineRule="auto"/>
      </w:pPr>
      <w:r>
        <w:separator/>
      </w:r>
    </w:p>
  </w:endnote>
  <w:end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A0D" w:rsidRDefault="002D4A0D" w:rsidP="002D4A0D">
      <w:pPr>
        <w:spacing w:after="0" w:line="240" w:lineRule="auto"/>
      </w:pPr>
      <w:r>
        <w:separator/>
      </w:r>
    </w:p>
  </w:footnote>
  <w:foot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19"/>
    <w:rsid w:val="00001341"/>
    <w:rsid w:val="00024A11"/>
    <w:rsid w:val="00122A19"/>
    <w:rsid w:val="002D4A0D"/>
    <w:rsid w:val="00324E26"/>
    <w:rsid w:val="003372CE"/>
    <w:rsid w:val="004B56FE"/>
    <w:rsid w:val="00517820"/>
    <w:rsid w:val="0065737F"/>
    <w:rsid w:val="006C3AAD"/>
    <w:rsid w:val="009263C6"/>
    <w:rsid w:val="00A21B81"/>
    <w:rsid w:val="00BF549F"/>
    <w:rsid w:val="00CE0544"/>
    <w:rsid w:val="00D317D2"/>
    <w:rsid w:val="00EB7DE1"/>
    <w:rsid w:val="00ED39B0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34068-68A5-4972-9DA0-62672C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A21B81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A21B81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26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2</cp:revision>
  <cp:lastPrinted>2021-08-13T10:43:00Z</cp:lastPrinted>
  <dcterms:created xsi:type="dcterms:W3CDTF">2021-08-13T10:43:00Z</dcterms:created>
  <dcterms:modified xsi:type="dcterms:W3CDTF">2021-08-13T10:43:00Z</dcterms:modified>
</cp:coreProperties>
</file>